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CF3" w:rsidRDefault="00DF2CF3" w:rsidP="00DF2CF3">
      <w:pPr>
        <w:pStyle w:val="NoSpacing"/>
      </w:pPr>
      <w:r>
        <w:rPr>
          <w:u w:val="single"/>
        </w:rPr>
        <w:t>John FERRY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DF2CF3" w:rsidRDefault="00DF2CF3" w:rsidP="00DF2CF3">
      <w:pPr>
        <w:pStyle w:val="NoSpacing"/>
      </w:pPr>
      <w:r>
        <w:t>of Gillingham, Kent. Yeoman.</w:t>
      </w:r>
      <w:bookmarkStart w:id="0" w:name="_GoBack"/>
      <w:bookmarkEnd w:id="0"/>
    </w:p>
    <w:p w:rsidR="00DF2CF3" w:rsidRDefault="00DF2CF3" w:rsidP="00DF2CF3">
      <w:pPr>
        <w:pStyle w:val="NoSpacing"/>
      </w:pPr>
    </w:p>
    <w:p w:rsidR="00DF2CF3" w:rsidRDefault="00DF2CF3" w:rsidP="00DF2CF3">
      <w:pPr>
        <w:pStyle w:val="NoSpacing"/>
      </w:pPr>
    </w:p>
    <w:p w:rsidR="00DF2CF3" w:rsidRDefault="00DF2CF3" w:rsidP="00DF2CF3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p.364)</w:t>
      </w:r>
    </w:p>
    <w:p w:rsidR="00DF2CF3" w:rsidRDefault="00DF2CF3" w:rsidP="00DF2CF3">
      <w:pPr>
        <w:pStyle w:val="NoSpacing"/>
      </w:pPr>
    </w:p>
    <w:p w:rsidR="00DF2CF3" w:rsidRDefault="00DF2CF3" w:rsidP="00DF2CF3">
      <w:pPr>
        <w:pStyle w:val="NoSpacing"/>
      </w:pPr>
    </w:p>
    <w:p w:rsidR="00DF2CF3" w:rsidRPr="00BC0A52" w:rsidRDefault="00DF2CF3" w:rsidP="00DF2CF3">
      <w:pPr>
        <w:pStyle w:val="NoSpacing"/>
      </w:pPr>
      <w:r>
        <w:t>4 November 2016</w:t>
      </w:r>
    </w:p>
    <w:p w:rsidR="006B2F86" w:rsidRPr="00DF2CF3" w:rsidRDefault="00DF2CF3" w:rsidP="00E71FC3">
      <w:pPr>
        <w:pStyle w:val="NoSpacing"/>
      </w:pPr>
    </w:p>
    <w:sectPr w:rsidR="006B2F86" w:rsidRPr="00DF2CF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2CF3" w:rsidRDefault="00DF2CF3" w:rsidP="00E71FC3">
      <w:pPr>
        <w:spacing w:after="0" w:line="240" w:lineRule="auto"/>
      </w:pPr>
      <w:r>
        <w:separator/>
      </w:r>
    </w:p>
  </w:endnote>
  <w:endnote w:type="continuationSeparator" w:id="0">
    <w:p w:rsidR="00DF2CF3" w:rsidRDefault="00DF2CF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2CF3" w:rsidRDefault="00DF2CF3" w:rsidP="00E71FC3">
      <w:pPr>
        <w:spacing w:after="0" w:line="240" w:lineRule="auto"/>
      </w:pPr>
      <w:r>
        <w:separator/>
      </w:r>
    </w:p>
  </w:footnote>
  <w:footnote w:type="continuationSeparator" w:id="0">
    <w:p w:rsidR="00DF2CF3" w:rsidRDefault="00DF2CF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CF3"/>
    <w:rsid w:val="001A7C09"/>
    <w:rsid w:val="00733BE7"/>
    <w:rsid w:val="00AB52E8"/>
    <w:rsid w:val="00B16D3F"/>
    <w:rsid w:val="00DF2CF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BC60C9"/>
  <w15:chartTrackingRefBased/>
  <w15:docId w15:val="{B04A4AF1-4A7E-4A8E-B089-49CE48D1E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2016-11-04T22:28:00Z</dcterms:created>
  <dcterms:modified xsi:type="dcterms:W3CDTF">2016-11-04T22:28:00Z</dcterms:modified>
</cp:coreProperties>
</file>